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aa78023" w14:textId="aa7802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6D2C45">
        <w:t>1354/2022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6D2C45">
        <w:t>1354/2022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6D2C45" w:rsidP="006D2C45" w:rsidRDefault="006D2C45">
      <w:pPr>
        <w:tabs>
          <w:tab w:val="left" w:pos="709"/>
        </w:tabs>
        <w:ind w:left="1416" w:hanging="707"/>
        <w:jc w:val="both"/>
      </w:pPr>
      <w:r>
        <w:t>KOBEŠČAK</w:t>
      </w:r>
      <w:r>
        <w:t xml:space="preserve"> INSTALACIJE j.d.o.o. za usluge, Ulica </w:t>
      </w:r>
      <w:proofErr w:type="spellStart"/>
      <w:r>
        <w:t>Tonke</w:t>
      </w:r>
      <w:proofErr w:type="spellEnd"/>
      <w:r>
        <w:t xml:space="preserve"> i Josipa Jurin 12A,</w:t>
      </w:r>
    </w:p>
    <w:p w:rsidRPr="004559F0" w:rsidR="006D2C45" w:rsidP="006D2C45" w:rsidRDefault="006D2C45">
      <w:pPr>
        <w:tabs>
          <w:tab w:val="left" w:pos="709"/>
        </w:tabs>
        <w:ind w:left="1416" w:hanging="707"/>
        <w:jc w:val="both"/>
      </w:pPr>
      <w:r>
        <w:t xml:space="preserve">49221 Lug </w:t>
      </w:r>
      <w:proofErr w:type="spellStart"/>
      <w:r>
        <w:t>Poznanovečki</w:t>
      </w:r>
      <w:proofErr w:type="spellEnd"/>
      <w:r>
        <w:t>, OIB: 31680803976</w:t>
      </w:r>
    </w:p>
    <w:p w:rsidRPr="004559F0" w:rsidR="006F725E" w:rsidP="006D2C45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45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D2C4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D2C4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D2C4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D2C4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D2C4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D2C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D2C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D2C4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D2C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D2C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travnja 2022.</izvorni_sadrzaj>
    <derivirana_varijabla naziv="DomainObject.Predmet.DatumIzradeOptuznogAkta_1">22. travnja 2022.</derivirana_varijabla>
  </DomainObject.Predmet.DatumIzradeOptuznogAkta>
  <DomainObject.Predmet.DatumIzradeOptuznogAktaFormated>
    <izvorni_sadrzaj>22.4.2022.</izvorni_sadrzaj>
    <derivirana_varijabla naziv="DomainObject.Predmet.DatumIzradeOptuznogAktaFormated_1">22.4.2022.</derivirana_varijabla>
  </DomainObject.Predmet.DatumIzradeOptuznogAktaFormated>
  <DomainObject.Predmet.DatumOsnivanja>
    <izvorni_sadrzaj>22. travnja 2022.</izvorni_sadrzaj>
    <derivirana_varijabla naziv="DomainObject.Predmet.DatumOsnivanja_1">22.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travnja 2022.</izvorni_sadrzaj>
    <derivirana_varijabla naziv="DomainObject.Predmet.DatumPrimitkaOptuznogAkta_1">22.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St-1354/2022</izvorni_sadrzaj>
    <derivirana_varijabla naziv="DomainObject.Predmet.OznakaBroj_1">St-1354/2022</derivirana_varijabla>
  </DomainObject.Predmet.OznakaBroj>
  <DomainObject.Predmet.OznakaBrojOptuznogAkta>
    <izvorni_sadrzaj>04-06-22-2281</izvorni_sadrzaj>
    <derivirana_varijabla naziv="DomainObject.Predmet.OznakaBrojOptuznogAkta_1">04-06-22-2281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KOBEŠČAK INSTALACIJE j.d.o.o. za usluge</izvorni_sadrzaj>
    <derivirana_varijabla naziv="DomainObject.Predmet.ProtustrankaFormated_1">  KOBEŠČAK INSTALACIJE j.d.o.o. za usluge</derivirana_varijabla>
  </DomainObject.Predmet.ProtustrankaFormated>
  <DomainObject.Predmet.ProtustrankaFormatedOIB>
    <izvorni_sadrzaj>  KOBEŠČAK INSTALACIJE j.d.o.o. za usluge, OIB 31680803976</izvorni_sadrzaj>
    <derivirana_varijabla naziv="DomainObject.Predmet.ProtustrankaFormatedOIB_1">  KOBEŠČAK INSTALACIJE j.d.o.o. za usluge, OIB 31680803976</derivirana_varijabla>
  </DomainObject.Predmet.ProtustrankaFormatedOIB>
  <DomainObject.Predmet.ProtustrankaFormatedWithAdress>
    <izvorni_sadrzaj> KOBEŠČAK INSTALACIJE j.d.o.o. za usluge, Ulica Tonke i Josipa Jurin 12A, 49247 Lug Poznanovečki</izvorni_sadrzaj>
    <derivirana_varijabla naziv="DomainObject.Predmet.ProtustrankaFormatedWithAdress_1"> KOBEŠČAK INSTALACIJE j.d.o.o. za usluge, Ulica Tonke i Josipa Jurin 12A, 49247 Lug Poznanovečki</derivirana_varijabla>
  </DomainObject.Predmet.ProtustrankaFormatedWithAdress>
  <DomainObject.Predmet.ProtustrankaFormatedWithAdressOIB>
    <izvorni_sadrzaj> KOBEŠČAK INSTALACIJE j.d.o.o. za usluge, OIB 31680803976, Ulica Tonke i Josipa Jurin 12A, 49247 Lug Poznanovečki</izvorni_sadrzaj>
    <derivirana_varijabla naziv="DomainObject.Predmet.ProtustrankaFormatedWithAdressOIB_1"> KOBEŠČAK INSTALACIJE j.d.o.o. za usluge, OIB 31680803976, Ulica Tonke i Josipa Jurin 12A, 49247 Lug Poznanovečki</derivirana_varijabla>
  </DomainObject.Predmet.ProtustrankaFormatedWithAdressOIB>
  <DomainObject.Predmet.ProtustrankaWithAdress>
    <izvorni_sadrzaj>KOBEŠČAK INSTALACIJE j.d.o.o. za usluge Ulica Tonke i Josipa Jurin 12A, 49247 Lug Poznanovečki</izvorni_sadrzaj>
    <derivirana_varijabla naziv="DomainObject.Predmet.ProtustrankaWithAdress_1">KOBEŠČAK INSTALACIJE j.d.o.o. za usluge Ulica Tonke i Josipa Jurin 12A, 49247 Lug Poznanovečki</derivirana_varijabla>
  </DomainObject.Predmet.ProtustrankaWithAdress>
  <DomainObject.Predmet.ProtustrankaWithAdressOIB>
    <izvorni_sadrzaj>KOBEŠČAK INSTALACIJE j.d.o.o. za usluge, OIB 31680803976, Ulica Tonke i Josipa Jurin 12A, 49247 Lug Poznanovečki</izvorni_sadrzaj>
    <derivirana_varijabla naziv="DomainObject.Predmet.ProtustrankaWithAdressOIB_1">KOBEŠČAK INSTALACIJE j.d.o.o. za usluge, OIB 31680803976, Ulica Tonke i Josipa Jurin 12A, 49247 Lug Poznanovečki</derivirana_varijabla>
  </DomainObject.Predmet.ProtustrankaWithAdressOIB>
  <DomainObject.Predmet.ProtustrankaNazivFormated>
    <izvorni_sadrzaj>KOBEŠČAK INSTALACIJE j.d.o.o. za usluge</izvorni_sadrzaj>
    <derivirana_varijabla naziv="DomainObject.Predmet.ProtustrankaNazivFormated_1">KOBEŠČAK INSTALACIJE j.d.o.o. za usluge</derivirana_varijabla>
  </DomainObject.Predmet.ProtustrankaNazivFormated>
  <DomainObject.Predmet.ProtustrankaNazivFormatedOIB>
    <izvorni_sadrzaj>KOBEŠČAK INSTALACIJE j.d.o.o. za usluge, OIB 31680803976</izvorni_sadrzaj>
    <derivirana_varijabla naziv="DomainObject.Predmet.ProtustrankaNazivFormatedOIB_1">KOBEŠČAK INSTALACIJE j.d.o.o. za usluge, OIB 31680803976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KOBEŠČAK INSTALACIJE j.d.o.o. za usluge</item>
    </izvorni_sadrzaj>
    <derivirana_varijabla naziv="DomainObject.Predmet.ProtuStrankaListFormated_1">
      <item>KOBEŠČAK INSTALACIJE j.d.o.o. za usluge</item>
    </derivirana_varijabla>
  </DomainObject.Predmet.ProtuStrankaListFormated>
  <DomainObject.Predmet.ProtuStrankaListFormatedOIB>
    <izvorni_sadrzaj>
      <item>KOBEŠČAK INSTALACIJE j.d.o.o. za usluge, OIB 31680803976</item>
    </izvorni_sadrzaj>
    <derivirana_varijabla naziv="DomainObject.Predmet.ProtuStrankaListFormatedOIB_1">
      <item>KOBEŠČAK INSTALACIJE j.d.o.o. za usluge, OIB 31680803976</item>
    </derivirana_varijabla>
  </DomainObject.Predmet.ProtuStrankaListFormatedOIB>
  <DomainObject.Predmet.ProtuStrankaListFormatedWithAdress>
    <izvorni_sadrzaj>
      <item>KOBEŠČAK INSTALACIJE j.d.o.o. za usluge, Ulica Tonke i Josipa Jurin 12A, 49247 Lug Poznanovečki</item>
    </izvorni_sadrzaj>
    <derivirana_varijabla naziv="DomainObject.Predmet.ProtuStrankaListFormatedWithAdress_1">
      <item>KOBEŠČAK INSTALACIJE j.d.o.o. za usluge, Ulica Tonke i Josipa Jurin 12A, 49247 Lug Poznanovečki</item>
    </derivirana_varijabla>
  </DomainObject.Predmet.ProtuStrankaListFormatedWithAdress>
  <DomainObject.Predmet.ProtuStrankaListFormatedWithAdressOIB>
    <izvorni_sadrzaj>
      <item>KOBEŠČAK INSTALACIJE j.d.o.o. za usluge, OIB 31680803976, Ulica Tonke i Josipa Jurin 12A, 49247 Lug Poznanovečki</item>
    </izvorni_sadrzaj>
    <derivirana_varijabla naziv="DomainObject.Predmet.ProtuStrankaListFormatedWithAdressOIB_1">
      <item>KOBEŠČAK INSTALACIJE j.d.o.o. za usluge, OIB 31680803976, Ulica Tonke i Josipa Jurin 12A, 49247 Lug Poznanovečki</item>
    </derivirana_varijabla>
  </DomainObject.Predmet.ProtuStrankaListFormatedWithAdressOIB>
  <DomainObject.Predmet.ProtuStrankaListNazivFormated>
    <izvorni_sadrzaj>
      <item>KOBEŠČAK INSTALACIJE j.d.o.o. za usluge</item>
    </izvorni_sadrzaj>
    <derivirana_varijabla naziv="DomainObject.Predmet.ProtuStrankaListNazivFormated_1">
      <item>KOBEŠČAK INSTALACIJE j.d.o.o. za usluge</item>
    </derivirana_varijabla>
  </DomainObject.Predmet.ProtuStrankaListNazivFormated>
  <DomainObject.Predmet.ProtuStrankaListNazivFormatedOIB>
    <izvorni_sadrzaj>
      <item>KOBEŠČAK INSTALACIJE j.d.o.o. za usluge, OIB 31680803976</item>
    </izvorni_sadrzaj>
    <derivirana_varijabla naziv="DomainObject.Predmet.ProtuStrankaListNazivFormatedOIB_1">
      <item>KOBEŠČAK INSTALACIJE j.d.o.o. za usluge, OIB 31680803976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KOBEŠČAK INSTALACIJE j.d.o.o. za usluge</izvorni_sadrzaj>
    <derivirana_varijabla naziv="DomainObject.Predmet.ProtustrankaIDrugi_1">KOBEŠČAK INSTALACIJE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KOBEŠČAK INSTALACIJE j.d.o.o. za usluge, OIB 31680803976, Ulica Tonke i Josipa Jurin 12A, 49247 Lug Poznanovečki</izvorni_sadrzaj>
    <derivirana_varijabla naziv="DomainObject.Predmet.ProtustrankaIDrugiAdressOIB_1">KOBEŠČAK INSTALACIJE j.d.o.o. za usluge, OIB 31680803976, Ulica Tonke i Josipa Jurin 12A, 49247 Lug Poznanovečki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KOBEŠČAK INSTALACIJE j.d.o.o. za usluge</item>
      <item>Financijska agencija</item>
    </izvorni_sadrzaj>
    <derivirana_varijabla naziv="DomainObject.Predmet.SudioniciListNaziv_1">
      <item>KOBEŠČAK INSTALACIJE j.d.o.o. za usluge</item>
      <item>Financijska agencija</item>
    </derivirana_varijabla>
  </DomainObject.Predmet.SudioniciListNaziv>
  <DomainObject.Predmet.SudioniciListAdressOIB>
    <izvorni_sadrzaj>
      <item>KOBEŠČAK INSTALACIJE j.d.o.o. za usluge, OIB 31680803976, Ulica Tonke i Josipa Jurin 12A,49247 Lug Poznanovečki</item>
      <item>Financijska agencija, OIB 85821130368, TRG SVIBANJSKIH ŽRTAVA 1995. 1,10000 Zagreb</item>
    </izvorni_sadrzaj>
    <derivirana_varijabla naziv="DomainObject.Predmet.SudioniciListAdressOIB_1">
      <item>KOBEŠČAK INSTALACIJE j.d.o.o. za usluge, OIB 31680803976, Ulica Tonke i Josipa Jurin 12A,49247 Lug Poznanovečki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31680803976</item>
      <item>, OIB 85821130368</item>
    </izvorni_sadrzaj>
    <derivirana_varijabla naziv="DomainObject.Predmet.SudioniciListNazivOIB_1">
      <item>, OIB 31680803976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travnja 2022.</izvorni_sadrzaj>
    <derivirana_varijabla naziv="DomainObject.Predmet.DatumPocetkaProcesa_1">22.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143</properties:Words>
  <properties:Characters>845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